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0A" w:rsidRDefault="003B61EF" w:rsidP="003B61EF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3B61EF">
        <w:rPr>
          <w:rFonts w:asciiTheme="majorHAnsi" w:hAnsiTheme="majorHAnsi"/>
          <w:b/>
          <w:sz w:val="32"/>
          <w:szCs w:val="32"/>
        </w:rPr>
        <w:t>КРАЙНО ОТБОРНО КЛАСИРАНЕ ЖЕНИ ДЛОП 2021 г.</w:t>
      </w:r>
    </w:p>
    <w:p w:rsidR="003B61EF" w:rsidRDefault="003B61EF" w:rsidP="003B61EF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080" w:type="dxa"/>
        <w:tblInd w:w="-342" w:type="dxa"/>
        <w:tblLook w:val="04A0" w:firstRow="1" w:lastRow="0" w:firstColumn="1" w:lastColumn="0" w:noHBand="0" w:noVBand="1"/>
      </w:tblPr>
      <w:tblGrid>
        <w:gridCol w:w="810"/>
        <w:gridCol w:w="3060"/>
        <w:gridCol w:w="2070"/>
        <w:gridCol w:w="2070"/>
        <w:gridCol w:w="2070"/>
      </w:tblGrid>
      <w:tr w:rsidR="003B61EF" w:rsidRPr="003B61EF" w:rsidTr="003B61EF">
        <w:trPr>
          <w:trHeight w:val="31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3B61EF" w:rsidRPr="003B61EF" w:rsidRDefault="003B61EF" w:rsidP="003B61EF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3B61EF" w:rsidRPr="003B61EF" w:rsidRDefault="003B61EF" w:rsidP="003B61EF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b/>
                <w:color w:val="000000"/>
                <w:sz w:val="32"/>
                <w:szCs w:val="32"/>
                <w:lang w:val="en-US" w:eastAsia="en-US"/>
              </w:rPr>
              <w:t>1 КРЪГ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3B61EF" w:rsidRPr="003B61EF" w:rsidRDefault="003B61EF" w:rsidP="003B61EF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b/>
                <w:color w:val="000000"/>
                <w:sz w:val="32"/>
                <w:szCs w:val="32"/>
                <w:lang w:val="en-US" w:eastAsia="en-US"/>
              </w:rPr>
              <w:t>2</w:t>
            </w:r>
            <w:r w:rsidR="000C48EB">
              <w:rPr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3B61EF">
              <w:rPr>
                <w:b/>
                <w:color w:val="000000"/>
                <w:sz w:val="32"/>
                <w:szCs w:val="32"/>
                <w:lang w:val="en-US" w:eastAsia="en-US"/>
              </w:rPr>
              <w:t>КРЪГ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3B61EF" w:rsidRPr="003B61EF" w:rsidRDefault="003B61EF" w:rsidP="003B61EF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b/>
                <w:color w:val="000000"/>
                <w:sz w:val="32"/>
                <w:szCs w:val="32"/>
                <w:lang w:val="en-US" w:eastAsia="en-US"/>
              </w:rPr>
              <w:t>ОБЩО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РУСЕ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21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3B61EF">
              <w:rPr>
                <w:color w:val="000000"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ЛЕВСКИ СЗ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ВАРНА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1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ДОБРУДЖА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3B61EF" w:rsidRPr="003B61EF" w:rsidTr="003B61EF">
        <w:trPr>
          <w:trHeight w:val="3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2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КИКО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3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ОМУРТАГ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6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4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10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5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МИНЬОР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 ПК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10</w:t>
            </w:r>
            <w:r w:rsidRPr="003B61EF">
              <w:rPr>
                <w:rStyle w:val="FootnoteReference"/>
                <w:color w:val="000000"/>
                <w:sz w:val="32"/>
                <w:szCs w:val="32"/>
                <w:lang w:val="en-US" w:eastAsia="en-US"/>
              </w:rPr>
              <w:footnoteReference w:id="6"/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Ч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ЕРВЕН </w:t>
            </w: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БРЯГ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ОЛИМПИЯ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ПЪРВЕНЕЦ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СЛАВИЯ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БАЛКАН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ДИМОВ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48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ЛАДИМ</w:t>
            </w:r>
            <w:r>
              <w:rPr>
                <w:color w:val="000000"/>
                <w:sz w:val="32"/>
                <w:szCs w:val="32"/>
                <w:lang w:eastAsia="en-US"/>
              </w:rPr>
              <w:t>ЕКС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3B61EF" w:rsidRPr="003B61EF" w:rsidTr="003B61EF">
        <w:trPr>
          <w:trHeight w:val="3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EF" w:rsidRPr="003B61EF" w:rsidRDefault="003B61EF" w:rsidP="003B61EF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ЛОКОМОТИВ ПД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1EF" w:rsidRPr="003B61EF" w:rsidRDefault="003B61EF" w:rsidP="003B61EF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3B61EF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</w:tbl>
    <w:p w:rsidR="003B61EF" w:rsidRDefault="003B61EF" w:rsidP="003B61EF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242BED" w:rsidRDefault="00242BED" w:rsidP="003B61EF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242BED" w:rsidRPr="003B61EF" w:rsidRDefault="00242BED" w:rsidP="003B61EF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sectPr w:rsidR="00242BED" w:rsidRPr="003B61EF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84D" w:rsidRDefault="006D784D" w:rsidP="00144764">
      <w:r>
        <w:separator/>
      </w:r>
    </w:p>
  </w:endnote>
  <w:endnote w:type="continuationSeparator" w:id="0">
    <w:p w:rsidR="006D784D" w:rsidRDefault="006D784D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84D" w:rsidRDefault="006D784D" w:rsidP="00144764">
      <w:r>
        <w:separator/>
      </w:r>
    </w:p>
  </w:footnote>
  <w:footnote w:type="continuationSeparator" w:id="0">
    <w:p w:rsidR="006D784D" w:rsidRDefault="006D784D" w:rsidP="00144764">
      <w:r>
        <w:continuationSeparator/>
      </w:r>
    </w:p>
  </w:footnote>
  <w:footnote w:id="1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3B61EF">
        <w:t>овече точки 2</w:t>
      </w:r>
      <w:r>
        <w:t xml:space="preserve"> </w:t>
      </w:r>
      <w:r w:rsidRPr="003B61EF">
        <w:t>кр,</w:t>
      </w:r>
      <w:r>
        <w:t xml:space="preserve"> по-</w:t>
      </w:r>
      <w:r w:rsidRPr="003B61EF">
        <w:t>голям коеф. успеваемост</w:t>
      </w:r>
    </w:p>
  </w:footnote>
  <w:footnote w:id="2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3B61EF">
        <w:t>овече точки 2 кр.</w:t>
      </w:r>
    </w:p>
  </w:footnote>
  <w:footnote w:id="3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По-</w:t>
      </w:r>
      <w:r w:rsidRPr="003B61EF">
        <w:t>малко точки 2 кр</w:t>
      </w:r>
      <w:r>
        <w:t>.</w:t>
      </w:r>
    </w:p>
  </w:footnote>
  <w:footnote w:id="4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B61EF">
        <w:t>ДИСКВАЛИ</w:t>
      </w:r>
      <w:r>
        <w:t>ФИЦИРАНА - минус точки от 2 кр.</w:t>
      </w:r>
    </w:p>
  </w:footnote>
  <w:footnote w:id="5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П</w:t>
      </w:r>
      <w:r w:rsidRPr="003B61EF">
        <w:t>овече точки 2 кр.</w:t>
      </w:r>
    </w:p>
  </w:footnote>
  <w:footnote w:id="6">
    <w:p w:rsidR="003B61EF" w:rsidRDefault="003B61EF">
      <w:pPr>
        <w:pStyle w:val="FootnoteText"/>
      </w:pPr>
      <w:r>
        <w:rPr>
          <w:rStyle w:val="FootnoteReference"/>
        </w:rPr>
        <w:footnoteRef/>
      </w:r>
      <w:r>
        <w:t xml:space="preserve"> По-</w:t>
      </w:r>
      <w:r w:rsidRPr="003B61EF">
        <w:t>малко точки 2 кр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48EB"/>
    <w:rsid w:val="000F0F1A"/>
    <w:rsid w:val="00144764"/>
    <w:rsid w:val="00242BED"/>
    <w:rsid w:val="002A4A8E"/>
    <w:rsid w:val="002A6368"/>
    <w:rsid w:val="003874E4"/>
    <w:rsid w:val="003B61EF"/>
    <w:rsid w:val="00570DB0"/>
    <w:rsid w:val="00576D0A"/>
    <w:rsid w:val="00606305"/>
    <w:rsid w:val="006D1ED9"/>
    <w:rsid w:val="006D784D"/>
    <w:rsid w:val="007077B0"/>
    <w:rsid w:val="0073702F"/>
    <w:rsid w:val="0076018A"/>
    <w:rsid w:val="00853C82"/>
    <w:rsid w:val="00917784"/>
    <w:rsid w:val="00920FBF"/>
    <w:rsid w:val="00A25AD5"/>
    <w:rsid w:val="00AB28A5"/>
    <w:rsid w:val="00B50314"/>
    <w:rsid w:val="00B555A9"/>
    <w:rsid w:val="00B5771A"/>
    <w:rsid w:val="00C73178"/>
    <w:rsid w:val="00CB5611"/>
    <w:rsid w:val="00CE162C"/>
    <w:rsid w:val="00D876C6"/>
    <w:rsid w:val="00E1287C"/>
    <w:rsid w:val="00E957A4"/>
    <w:rsid w:val="00E96AFF"/>
    <w:rsid w:val="00ED05B8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9FCC50"/>
  <w15:docId w15:val="{BE80BC0D-F132-4628-B258-6FF855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3B61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61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3B61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0A6F-509E-4574-97D6-01C65E4A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5</cp:revision>
  <cp:lastPrinted>2021-03-05T11:43:00Z</cp:lastPrinted>
  <dcterms:created xsi:type="dcterms:W3CDTF">2021-11-24T09:06:00Z</dcterms:created>
  <dcterms:modified xsi:type="dcterms:W3CDTF">2021-11-24T13:05:00Z</dcterms:modified>
</cp:coreProperties>
</file>